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28"/>
        <w:gridCol w:w="7947"/>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5125546" w14:textId="29792856" w:rsidR="00F43EF8" w:rsidRPr="00B908C9" w:rsidRDefault="008A27A6" w:rsidP="008C7304">
            <w:pPr>
              <w:rPr>
                <w:iCs/>
                <w:color w:val="003366"/>
              </w:rPr>
            </w:pPr>
            <w:proofErr w:type="spellStart"/>
            <w:r>
              <w:rPr>
                <w:rFonts w:cs="Arial"/>
              </w:rPr>
              <w:t>C</w:t>
            </w:r>
            <w:r>
              <w:rPr>
                <w:rFonts w:cs="Arial"/>
              </w:rPr>
              <w:t>olaiste</w:t>
            </w:r>
            <w:proofErr w:type="spellEnd"/>
            <w:r>
              <w:rPr>
                <w:rFonts w:cs="Arial"/>
              </w:rPr>
              <w:t xml:space="preserve"> </w:t>
            </w:r>
            <w:proofErr w:type="spellStart"/>
            <w:r>
              <w:rPr>
                <w:rFonts w:cs="Arial"/>
              </w:rPr>
              <w:t>Cois</w:t>
            </w:r>
            <w:proofErr w:type="spellEnd"/>
            <w:r>
              <w:rPr>
                <w:rFonts w:cs="Arial"/>
              </w:rPr>
              <w:t xml:space="preserve"> Life . </w:t>
            </w:r>
            <w:proofErr w:type="spellStart"/>
            <w:r>
              <w:rPr>
                <w:rFonts w:cs="Arial"/>
              </w:rPr>
              <w:t>Rerendering</w:t>
            </w:r>
            <w:proofErr w:type="spellEnd"/>
            <w:r>
              <w:rPr>
                <w:rFonts w:cs="Arial"/>
              </w:rPr>
              <w:t xml:space="preserve"> of Modular building.</w:t>
            </w: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7F7AE41A" w14:textId="77777777" w:rsidR="001777AF" w:rsidRDefault="001777AF">
      <w:pPr>
        <w:jc w:val="center"/>
        <w:rPr>
          <w:b/>
          <w:color w:val="003366"/>
          <w:sz w:val="29"/>
          <w:szCs w:val="29"/>
        </w:rPr>
      </w:pPr>
    </w:p>
    <w:p w14:paraId="288DB90D" w14:textId="77777777" w:rsidR="00F43EF8" w:rsidRDefault="00F43EF8" w:rsidP="00F43EF8">
      <w:pPr>
        <w:pStyle w:val="Heading2"/>
      </w:pPr>
    </w:p>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w:t>
      </w:r>
      <w:proofErr w:type="gramStart"/>
      <w:r w:rsidR="000102F8" w:rsidRPr="000D7E2F">
        <w:rPr>
          <w:color w:val="003366"/>
          <w:sz w:val="20"/>
          <w:szCs w:val="20"/>
        </w:rPr>
        <w:t>all of</w:t>
      </w:r>
      <w:proofErr w:type="gramEnd"/>
      <w:r w:rsidR="000102F8" w:rsidRPr="000D7E2F">
        <w:rPr>
          <w:color w:val="003366"/>
          <w:sz w:val="20"/>
          <w:szCs w:val="20"/>
        </w:rPr>
        <w:t xml:space="preserve"> the above </w:t>
      </w:r>
      <w:r w:rsidRPr="000D7E2F">
        <w:rPr>
          <w:color w:val="003366"/>
          <w:sz w:val="20"/>
          <w:szCs w:val="20"/>
        </w:rPr>
        <w:t xml:space="preserve">within the required </w:t>
      </w:r>
      <w:proofErr w:type="gramStart"/>
      <w:r w:rsidRPr="000D7E2F">
        <w:rPr>
          <w:color w:val="003366"/>
          <w:sz w:val="20"/>
          <w:szCs w:val="20"/>
        </w:rPr>
        <w:t>time period</w:t>
      </w:r>
      <w:proofErr w:type="gramEnd"/>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lastRenderedPageBreak/>
        <w:t>3.1</w:t>
      </w:r>
      <w:r w:rsidRPr="00705EDE">
        <w:tab/>
        <w:t>Evidence of applicant’s personal situation</w:t>
      </w:r>
    </w:p>
    <w:p w14:paraId="779FC394" w14:textId="77777777" w:rsidR="001777AF" w:rsidRPr="00D25186" w:rsidRDefault="002A2C5C" w:rsidP="000D7E2F">
      <w:pPr>
        <w:spacing w:after="120"/>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0D7E2F">
      <w:pPr>
        <w:spacing w:after="120"/>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r w:rsidRPr="00AB08DF">
        <w:rPr>
          <w:color w:val="003366"/>
          <w:sz w:val="20"/>
          <w:szCs w:val="20"/>
        </w:rPr>
        <w:t xml:space="preserve">3.3a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F43EF8">
      <w:pPr>
        <w:spacing w:after="120"/>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FB3D40">
      <w:pPr>
        <w:spacing w:after="120"/>
        <w:rPr>
          <w:color w:val="003366"/>
          <w:sz w:val="20"/>
          <w:szCs w:val="20"/>
        </w:rPr>
      </w:pPr>
      <w:r w:rsidRPr="00FB3D40">
        <w:rPr>
          <w:color w:val="003366"/>
          <w:sz w:val="20"/>
          <w:szCs w:val="20"/>
        </w:rPr>
        <w:t>3.3f</w:t>
      </w:r>
      <w:r w:rsidR="009C7343">
        <w:rPr>
          <w:color w:val="003366"/>
          <w:sz w:val="20"/>
          <w:szCs w:val="20"/>
        </w:rPr>
        <w:t xml:space="preserve"> and 3.3g</w:t>
      </w:r>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FB3D40">
      <w:pPr>
        <w:spacing w:before="120"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712422">
      <w:pPr>
        <w:rPr>
          <w:color w:val="003366"/>
          <w:sz w:val="20"/>
          <w:szCs w:val="20"/>
        </w:rPr>
      </w:pPr>
    </w:p>
    <w:p w14:paraId="23AC6DE2" w14:textId="77777777" w:rsidR="009C7343" w:rsidRPr="000D7E2F" w:rsidRDefault="009C7343" w:rsidP="00F43EF8">
      <w:pPr>
        <w:pStyle w:val="Heading2"/>
      </w:pPr>
      <w:r w:rsidRPr="000D7E2F">
        <w:t>3.</w:t>
      </w:r>
      <w:r>
        <w:t>4</w:t>
      </w:r>
      <w:r w:rsidRPr="000D7E2F">
        <w:tab/>
        <w:t xml:space="preserve">Evidence of </w:t>
      </w:r>
      <w:r w:rsidRPr="009C7343">
        <w:t xml:space="preserve">Technical Capability </w:t>
      </w:r>
      <w:r w:rsidRPr="000D7E2F">
        <w:t xml:space="preserve">criteria </w:t>
      </w:r>
    </w:p>
    <w:p w14:paraId="29003BF6" w14:textId="77777777" w:rsidR="00712422" w:rsidRPr="00712422" w:rsidRDefault="001D18E3" w:rsidP="00FB3D40">
      <w:pPr>
        <w:spacing w:after="120"/>
        <w:rPr>
          <w:i/>
          <w:color w:val="003366"/>
          <w:sz w:val="20"/>
          <w:szCs w:val="20"/>
        </w:rPr>
      </w:pPr>
      <w:proofErr w:type="gramStart"/>
      <w:r w:rsidRPr="00712422">
        <w:rPr>
          <w:i/>
          <w:color w:val="003366"/>
          <w:sz w:val="20"/>
          <w:szCs w:val="20"/>
        </w:rPr>
        <w:t>For the purpose of</w:t>
      </w:r>
      <w:proofErr w:type="gramEnd"/>
      <w:r w:rsidRPr="00712422">
        <w:rPr>
          <w:i/>
          <w:color w:val="003366"/>
          <w:sz w:val="20"/>
          <w:szCs w:val="20"/>
        </w:rPr>
        <w:t xml:space="preserve">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712422" w:rsidRPr="00712422">
        <w:rPr>
          <w:i/>
          <w:color w:val="003366"/>
          <w:sz w:val="20"/>
          <w:szCs w:val="20"/>
        </w:rPr>
        <w:t>Building project, or project including the scope of works envisaged in this tender</w:t>
      </w:r>
      <w:r w:rsidR="00712422">
        <w:rPr>
          <w:i/>
          <w:color w:val="003366"/>
          <w:sz w:val="20"/>
          <w:szCs w:val="20"/>
        </w:rPr>
        <w:t>,</w:t>
      </w:r>
      <w:r w:rsidR="00712422" w:rsidRPr="00712422">
        <w:rPr>
          <w:i/>
          <w:color w:val="003366"/>
          <w:sz w:val="20"/>
          <w:szCs w:val="20"/>
        </w:rPr>
        <w:t xml:space="preserve"> </w:t>
      </w:r>
      <w:r w:rsidRPr="00712422">
        <w:rPr>
          <w:i/>
          <w:color w:val="003366"/>
          <w:sz w:val="20"/>
          <w:szCs w:val="20"/>
        </w:rPr>
        <w:t>Mechanical Installation, Electrical Installation</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FB3D40">
      <w:pPr>
        <w:spacing w:after="120"/>
        <w:rPr>
          <w:color w:val="003366"/>
          <w:sz w:val="20"/>
          <w:szCs w:val="20"/>
          <w:u w:val="single"/>
        </w:rPr>
      </w:pPr>
      <w:r>
        <w:rPr>
          <w:color w:val="003366"/>
          <w:sz w:val="20"/>
          <w:szCs w:val="20"/>
        </w:rPr>
        <w:t>3.4a a</w:t>
      </w:r>
      <w:r w:rsidR="00FB3D40">
        <w:rPr>
          <w:color w:val="003366"/>
          <w:sz w:val="20"/>
          <w:szCs w:val="20"/>
        </w:rPr>
        <w:t>nd 3.</w:t>
      </w:r>
      <w:r>
        <w:rPr>
          <w:color w:val="003366"/>
          <w:sz w:val="20"/>
          <w:szCs w:val="20"/>
        </w:rPr>
        <w:t>4b</w:t>
      </w:r>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FB3D40">
      <w:pPr>
        <w:spacing w:after="120"/>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w:t>
      </w:r>
      <w:proofErr w:type="gramStart"/>
      <w:r w:rsidR="008445EE">
        <w:rPr>
          <w:color w:val="003366"/>
          <w:sz w:val="20"/>
          <w:szCs w:val="20"/>
        </w:rPr>
        <w:t>all of</w:t>
      </w:r>
      <w:proofErr w:type="gramEnd"/>
      <w:r w:rsidR="008445EE">
        <w:rPr>
          <w:color w:val="003366"/>
          <w:sz w:val="20"/>
          <w:szCs w:val="20"/>
        </w:rPr>
        <w:t xml:space="preserve">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proofErr w:type="gramStart"/>
      <w:r w:rsidR="008445EE">
        <w:rPr>
          <w:color w:val="003366"/>
          <w:sz w:val="20"/>
          <w:szCs w:val="20"/>
        </w:rPr>
        <w:t>so</w:t>
      </w:r>
      <w:proofErr w:type="gramEnd"/>
      <w:r w:rsidR="008445EE">
        <w:rPr>
          <w:color w:val="003366"/>
          <w:sz w:val="20"/>
          <w:szCs w:val="20"/>
        </w:rPr>
        <w:t xml:space="preserve">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500109">
      <w:pPr>
        <w:spacing w:after="120"/>
        <w:rPr>
          <w:color w:val="003366"/>
          <w:sz w:val="20"/>
          <w:szCs w:val="20"/>
          <w:u w:val="single"/>
        </w:rPr>
      </w:pPr>
      <w:r>
        <w:rPr>
          <w:color w:val="003366"/>
          <w:sz w:val="20"/>
          <w:szCs w:val="20"/>
        </w:rPr>
        <w:t>3.4c</w:t>
      </w:r>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500109">
      <w:pPr>
        <w:spacing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r>
        <w:rPr>
          <w:color w:val="003366"/>
          <w:sz w:val="20"/>
          <w:szCs w:val="20"/>
        </w:rPr>
        <w:t>3.4.1a</w:t>
      </w:r>
      <w:r w:rsidR="0073080F">
        <w:rPr>
          <w:color w:val="003366"/>
          <w:sz w:val="20"/>
          <w:szCs w:val="20"/>
        </w:rPr>
        <w:t xml:space="preserve"> and 3.4.1b</w:t>
      </w:r>
      <w:r>
        <w:rPr>
          <w:color w:val="003366"/>
          <w:sz w:val="20"/>
          <w:szCs w:val="20"/>
        </w:rPr>
        <w:tab/>
      </w:r>
      <w:r w:rsidR="002163B8" w:rsidRPr="002163B8">
        <w:rPr>
          <w:color w:val="003366"/>
          <w:sz w:val="20"/>
          <w:szCs w:val="20"/>
          <w:u w:val="single"/>
        </w:rPr>
        <w:t xml:space="preserve">Additional H&amp;S </w:t>
      </w:r>
      <w:r w:rsidRPr="00FB3D40">
        <w:rPr>
          <w:color w:val="003366"/>
          <w:sz w:val="20"/>
          <w:szCs w:val="20"/>
          <w:u w:val="single"/>
        </w:rPr>
        <w:t>Educational and professional qualifications of Personnel for the project</w:t>
      </w:r>
    </w:p>
    <w:p w14:paraId="35F9530F" w14:textId="77777777" w:rsidR="00683980" w:rsidRDefault="00404C47" w:rsidP="00404C47">
      <w:pPr>
        <w:spacing w:after="120"/>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proofErr w:type="gramStart"/>
      <w:r>
        <w:rPr>
          <w:color w:val="003366"/>
          <w:sz w:val="20"/>
          <w:szCs w:val="20"/>
        </w:rPr>
        <w:t>so</w:t>
      </w:r>
      <w:proofErr w:type="gramEnd"/>
      <w:r>
        <w:rPr>
          <w:color w:val="003366"/>
          <w:sz w:val="20"/>
          <w:szCs w:val="20"/>
        </w:rPr>
        <w:t xml:space="preserve">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404C47">
      <w:pPr>
        <w:spacing w:after="120"/>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404C4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Degree/diploma or other equivalent H&amp;S training (minimum 4 hours externally accredited CPD)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73080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4A531D">
      <w:pPr>
        <w:spacing w:after="120"/>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3.4.c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H</w:t>
      </w:r>
      <w:r w:rsidR="001D45E6">
        <w:rPr>
          <w:color w:val="003366"/>
          <w:sz w:val="20"/>
          <w:szCs w:val="20"/>
        </w:rPr>
        <w:t xml:space="preserve">&amp;S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504C0D">
      <w:pPr>
        <w:spacing w:after="120"/>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C82B72">
      <w:pPr>
        <w:spacing w:after="120"/>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C1 to QW2 available at </w:t>
      </w:r>
      <w:hyperlink r:id="rId8" w:history="1">
        <w:r w:rsidR="00C82B72" w:rsidRPr="00F45B1A">
          <w:rPr>
            <w:rStyle w:val="Hyperlink"/>
            <w:sz w:val="20"/>
            <w:szCs w:val="20"/>
          </w:rPr>
          <w:t>www.constructionprocurement.gov.ie</w:t>
        </w:r>
      </w:hyperlink>
      <w:r w:rsidR="00C82B72">
        <w:rPr>
          <w:color w:val="003366"/>
          <w:sz w:val="20"/>
          <w:szCs w:val="20"/>
        </w:rPr>
        <w:t xml:space="preserve">  </w:t>
      </w:r>
    </w:p>
    <w:p w14:paraId="1C4125E1" w14:textId="77777777" w:rsidR="008834F8" w:rsidRPr="00107C9C" w:rsidRDefault="008834F8" w:rsidP="008834F8">
      <w:pPr>
        <w:spacing w:after="120"/>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34F8">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suitable for small works projects with a higher degree of H&amp;S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http://www.hsa.ie/eng/FAQs /</w:t>
      </w:r>
      <w:proofErr w:type="spellStart"/>
      <w:r w:rsidR="000D16AF" w:rsidRPr="000D16AF">
        <w:rPr>
          <w:rFonts w:cs="Arial"/>
          <w:color w:val="0000FF"/>
          <w:sz w:val="20"/>
          <w:u w:val="single"/>
        </w:rPr>
        <w:t>Safety_Statement_and_Risk_Assessment</w:t>
      </w:r>
      <w:proofErr w:type="spellEnd"/>
      <w:r w:rsidR="000D16AF" w:rsidRPr="000D16AF">
        <w:rPr>
          <w:rFonts w:cs="Arial"/>
          <w:color w:val="0000FF"/>
          <w:sz w:val="20"/>
          <w:u w:val="single"/>
        </w:rPr>
        <w:t>/</w:t>
      </w:r>
      <w:r w:rsidR="000D16AF">
        <w:rPr>
          <w:color w:val="003366"/>
          <w:sz w:val="20"/>
          <w:szCs w:val="20"/>
        </w:rPr>
        <w:t xml:space="preserve"> or other mutually agree format.</w:t>
      </w:r>
    </w:p>
    <w:p w14:paraId="41B556DE" w14:textId="77777777" w:rsidR="00DE16BF" w:rsidRPr="00DE16BF" w:rsidRDefault="00DE16BF" w:rsidP="008834F8">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DE16BF">
      <w:pPr>
        <w:spacing w:after="120"/>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0102F8"/>
    <w:p w14:paraId="43775941" w14:textId="77777777" w:rsidR="000D16AF" w:rsidRDefault="000D16AF" w:rsidP="00F43EF8">
      <w:pPr>
        <w:pStyle w:val="Heading2"/>
      </w:pPr>
      <w:r w:rsidRPr="000D16AF">
        <w:t>3.4.2: HEALTH AND SAFETY COMPETENCE OF P</w:t>
      </w:r>
      <w:r>
        <w:t xml:space="preserve">SCS </w:t>
      </w:r>
    </w:p>
    <w:p w14:paraId="54A7E376" w14:textId="77777777" w:rsidR="000D16AF" w:rsidRDefault="000D16AF" w:rsidP="000D16AF">
      <w:pPr>
        <w:spacing w:after="120"/>
        <w:rPr>
          <w:color w:val="003366"/>
          <w:sz w:val="20"/>
          <w:szCs w:val="20"/>
          <w:u w:val="single"/>
        </w:rPr>
      </w:pPr>
      <w:r>
        <w:rPr>
          <w:color w:val="003366"/>
          <w:sz w:val="20"/>
          <w:szCs w:val="20"/>
        </w:rPr>
        <w:t>3.4.2a and 3.4.2b</w:t>
      </w:r>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0603E7">
      <w:pPr>
        <w:spacing w:after="120"/>
        <w:rPr>
          <w:color w:val="003366"/>
          <w:sz w:val="20"/>
          <w:szCs w:val="20"/>
        </w:rPr>
      </w:pPr>
      <w:r w:rsidRPr="000603E7">
        <w:rPr>
          <w:b/>
          <w:color w:val="003366"/>
          <w:sz w:val="20"/>
          <w:szCs w:val="20"/>
        </w:rPr>
        <w:t xml:space="preserve">I further declare that </w:t>
      </w:r>
      <w:r w:rsidRPr="000603E7">
        <w:rPr>
          <w:color w:val="003366"/>
          <w:sz w:val="20"/>
          <w:szCs w:val="20"/>
        </w:rPr>
        <w:t xml:space="preserve">the person to be assigned the role of PSCS has at least 3 </w:t>
      </w:r>
      <w:proofErr w:type="spellStart"/>
      <w:r w:rsidRPr="000603E7">
        <w:rPr>
          <w:color w:val="003366"/>
          <w:sz w:val="20"/>
          <w:szCs w:val="20"/>
        </w:rPr>
        <w:t>years experience</w:t>
      </w:r>
      <w:proofErr w:type="spellEnd"/>
      <w:r w:rsidRPr="000603E7">
        <w:rPr>
          <w:color w:val="003366"/>
          <w:sz w:val="20"/>
          <w:szCs w:val="20"/>
        </w:rPr>
        <w:t xml:space="preserv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0D16A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3.4.c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above named 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H</w:t>
      </w:r>
      <w:r>
        <w:rPr>
          <w:color w:val="003366"/>
          <w:sz w:val="20"/>
          <w:szCs w:val="20"/>
        </w:rPr>
        <w:t xml:space="preserve">&amp;S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 xml:space="preserve">If the role of PSCS is to be sub-contracted to an external </w:t>
      </w:r>
      <w:proofErr w:type="gramStart"/>
      <w:r w:rsidR="00AD787D">
        <w:rPr>
          <w:color w:val="003366"/>
          <w:sz w:val="20"/>
          <w:szCs w:val="20"/>
        </w:rPr>
        <w:t>company</w:t>
      </w:r>
      <w:proofErr w:type="gramEnd"/>
      <w:r w:rsidR="00AD787D">
        <w:rPr>
          <w:color w:val="003366"/>
          <w:sz w:val="20"/>
          <w:szCs w:val="20"/>
        </w:rPr>
        <w:t xml:space="preserve"> we will provide the above evidence in respect of that company.</w:t>
      </w:r>
    </w:p>
    <w:p w14:paraId="495FAFB2" w14:textId="77777777" w:rsidR="000D16AF" w:rsidRDefault="000D16AF" w:rsidP="000D16AF">
      <w:pPr>
        <w:spacing w:after="120"/>
        <w:rPr>
          <w:color w:val="003366"/>
          <w:sz w:val="20"/>
          <w:szCs w:val="20"/>
          <w:u w:val="single"/>
        </w:rPr>
      </w:pPr>
      <w:r w:rsidRPr="00504C0D">
        <w:rPr>
          <w:color w:val="003366"/>
          <w:sz w:val="20"/>
          <w:szCs w:val="20"/>
        </w:rPr>
        <w:lastRenderedPageBreak/>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BE51E7">
      <w:pPr>
        <w:spacing w:after="120"/>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C1 to QW2 available at </w:t>
      </w:r>
      <w:hyperlink r:id="rId9" w:history="1">
        <w:r w:rsidRPr="00F45B1A">
          <w:rPr>
            <w:rStyle w:val="Hyperlink"/>
            <w:sz w:val="20"/>
            <w:szCs w:val="20"/>
          </w:rPr>
          <w:t>www.constructionprocurement.gov.ie</w:t>
        </w:r>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0D16AF">
      <w:pPr>
        <w:spacing w:after="120"/>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BE51E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H&amp;S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http://www.hsa.ie/eng/FAQs /</w:t>
      </w:r>
      <w:proofErr w:type="spellStart"/>
      <w:r w:rsidRPr="000D16AF">
        <w:rPr>
          <w:rFonts w:cs="Arial"/>
          <w:color w:val="0000FF"/>
          <w:sz w:val="20"/>
          <w:u w:val="single"/>
        </w:rPr>
        <w:t>Safety_Statement_and_Risk_Assessment</w:t>
      </w:r>
      <w:proofErr w:type="spellEnd"/>
      <w:r w:rsidRPr="000D16AF">
        <w:rPr>
          <w:rFonts w:cs="Arial"/>
          <w:color w:val="0000FF"/>
          <w:sz w:val="20"/>
          <w:u w:val="single"/>
        </w:rPr>
        <w: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0D16AF">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BE51E7">
      <w:pPr>
        <w:spacing w:after="120"/>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C57A33">
      <w:pPr>
        <w:pStyle w:val="DefaultText0"/>
        <w:spacing w:before="120" w:after="120"/>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I/We (the Applicant) have read the above declaration</w:t>
      </w:r>
      <w:proofErr w:type="gramStart"/>
      <w:r w:rsidRPr="00C57A33">
        <w:rPr>
          <w:color w:val="003366"/>
          <w:sz w:val="20"/>
          <w:szCs w:val="20"/>
        </w:rPr>
        <w:t xml:space="preserve"> and in particular</w:t>
      </w:r>
      <w:proofErr w:type="gramEnd"/>
      <w:r w:rsidRPr="00C57A33">
        <w:rPr>
          <w:color w:val="003366"/>
          <w:sz w:val="20"/>
          <w:szCs w:val="20"/>
        </w:rPr>
        <w:t xml:space="preserve">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proofErr w:type="gramStart"/>
            <w:r w:rsidRPr="00333E3B">
              <w:rPr>
                <w:rFonts w:cs="Arial"/>
                <w:b/>
                <w:bCs/>
                <w:sz w:val="20"/>
                <w:szCs w:val="20"/>
              </w:rPr>
              <w:t xml:space="preserve">Signed </w:t>
            </w:r>
            <w:r>
              <w:rPr>
                <w:rFonts w:cs="Arial"/>
                <w:b/>
                <w:bCs/>
                <w:sz w:val="20"/>
                <w:szCs w:val="20"/>
              </w:rPr>
              <w:t>:</w:t>
            </w:r>
            <w:proofErr w:type="gramEnd"/>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proofErr w:type="gramStart"/>
            <w:r>
              <w:rPr>
                <w:rFonts w:cs="Arial"/>
                <w:b/>
                <w:bCs/>
                <w:sz w:val="20"/>
                <w:szCs w:val="20"/>
              </w:rPr>
              <w:t>Name</w:t>
            </w:r>
            <w:r w:rsidRPr="00333E3B">
              <w:rPr>
                <w:rFonts w:cs="Arial"/>
                <w:b/>
                <w:bCs/>
                <w:sz w:val="20"/>
                <w:szCs w:val="20"/>
              </w:rPr>
              <w:t xml:space="preserve"> </w:t>
            </w:r>
            <w:r>
              <w:rPr>
                <w:rFonts w:cs="Arial"/>
                <w:b/>
                <w:bCs/>
                <w:sz w:val="20"/>
                <w:szCs w:val="20"/>
              </w:rPr>
              <w:t>:</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w:t>
            </w:r>
            <w:proofErr w:type="gramStart"/>
            <w:r w:rsidRPr="001E4AF0">
              <w:rPr>
                <w:rFonts w:cs="Arial"/>
                <w:b/>
                <w:color w:val="000000"/>
                <w:sz w:val="20"/>
                <w:szCs w:val="20"/>
              </w:rPr>
              <w:t>Title :</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0"/>
      <w:footerReference w:type="default" r:id="rId11"/>
      <w:headerReference w:type="first" r:id="rId12"/>
      <w:footerReference w:type="first" r:id="rId13"/>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97104" w14:textId="77777777" w:rsidR="000B66CC" w:rsidRDefault="000B66CC">
      <w:r>
        <w:separator/>
      </w:r>
    </w:p>
  </w:endnote>
  <w:endnote w:type="continuationSeparator" w:id="0">
    <w:p w14:paraId="60946CB8" w14:textId="77777777" w:rsidR="000B66CC" w:rsidRDefault="000B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788F4" w14:textId="77777777" w:rsidR="000B66CC" w:rsidRDefault="000B66CC">
      <w:r>
        <w:separator/>
      </w:r>
    </w:p>
  </w:footnote>
  <w:footnote w:type="continuationSeparator" w:id="0">
    <w:p w14:paraId="2984526F" w14:textId="77777777" w:rsidR="000B66CC" w:rsidRDefault="000B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603E7"/>
    <w:rsid w:val="000674FC"/>
    <w:rsid w:val="00076F16"/>
    <w:rsid w:val="000929BB"/>
    <w:rsid w:val="00097081"/>
    <w:rsid w:val="000A1ACA"/>
    <w:rsid w:val="000B66CC"/>
    <w:rsid w:val="000D16AF"/>
    <w:rsid w:val="000D7E2F"/>
    <w:rsid w:val="00107C9C"/>
    <w:rsid w:val="00132EAB"/>
    <w:rsid w:val="001510AD"/>
    <w:rsid w:val="001734C1"/>
    <w:rsid w:val="001777AF"/>
    <w:rsid w:val="001D18E3"/>
    <w:rsid w:val="001D45E6"/>
    <w:rsid w:val="002163B8"/>
    <w:rsid w:val="002514F0"/>
    <w:rsid w:val="002557B5"/>
    <w:rsid w:val="002678E4"/>
    <w:rsid w:val="00290FB6"/>
    <w:rsid w:val="002A2C5C"/>
    <w:rsid w:val="002F1658"/>
    <w:rsid w:val="00302CE8"/>
    <w:rsid w:val="00303F30"/>
    <w:rsid w:val="00315937"/>
    <w:rsid w:val="003222E8"/>
    <w:rsid w:val="00330CB1"/>
    <w:rsid w:val="00375567"/>
    <w:rsid w:val="003870E2"/>
    <w:rsid w:val="003B67FF"/>
    <w:rsid w:val="003D0877"/>
    <w:rsid w:val="00404C47"/>
    <w:rsid w:val="00404D49"/>
    <w:rsid w:val="004A531D"/>
    <w:rsid w:val="004D06EB"/>
    <w:rsid w:val="004E05A2"/>
    <w:rsid w:val="004F512E"/>
    <w:rsid w:val="00500109"/>
    <w:rsid w:val="00504C0D"/>
    <w:rsid w:val="0052180A"/>
    <w:rsid w:val="005858E5"/>
    <w:rsid w:val="005A3F26"/>
    <w:rsid w:val="005D3524"/>
    <w:rsid w:val="006476BB"/>
    <w:rsid w:val="00683980"/>
    <w:rsid w:val="006A4DDE"/>
    <w:rsid w:val="006B3347"/>
    <w:rsid w:val="006F3DEF"/>
    <w:rsid w:val="00705EDE"/>
    <w:rsid w:val="00712422"/>
    <w:rsid w:val="0073080F"/>
    <w:rsid w:val="008445EE"/>
    <w:rsid w:val="008834F8"/>
    <w:rsid w:val="00884C42"/>
    <w:rsid w:val="008A27A6"/>
    <w:rsid w:val="008C3F80"/>
    <w:rsid w:val="008C7304"/>
    <w:rsid w:val="009504AC"/>
    <w:rsid w:val="009C7343"/>
    <w:rsid w:val="009D0F52"/>
    <w:rsid w:val="00AB08DF"/>
    <w:rsid w:val="00AB0B21"/>
    <w:rsid w:val="00AD787D"/>
    <w:rsid w:val="00B1705D"/>
    <w:rsid w:val="00B425B9"/>
    <w:rsid w:val="00BA2566"/>
    <w:rsid w:val="00BA46FD"/>
    <w:rsid w:val="00BA4D66"/>
    <w:rsid w:val="00BB7115"/>
    <w:rsid w:val="00BD65BC"/>
    <w:rsid w:val="00BE51E7"/>
    <w:rsid w:val="00C30B26"/>
    <w:rsid w:val="00C508F4"/>
    <w:rsid w:val="00C57A33"/>
    <w:rsid w:val="00C82B72"/>
    <w:rsid w:val="00C8346B"/>
    <w:rsid w:val="00CB5776"/>
    <w:rsid w:val="00D25186"/>
    <w:rsid w:val="00D6028E"/>
    <w:rsid w:val="00D703FA"/>
    <w:rsid w:val="00DD12AB"/>
    <w:rsid w:val="00DE16BF"/>
    <w:rsid w:val="00E43561"/>
    <w:rsid w:val="00F25AD4"/>
    <w:rsid w:val="00F425CB"/>
    <w:rsid w:val="00F43EF8"/>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tructionprocurement.gov.i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urphy\Downloads\TGD007%203rd%20Edition%20March%202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ed6c8f5-4c16-44ad-9eed-60f851834a84}" enabled="0" method="" siteId="{3ed6c8f5-4c16-44ad-9eed-60f851834a84}" removed="1"/>
</clbl:labelList>
</file>

<file path=docProps/app.xml><?xml version="1.0" encoding="utf-8"?>
<Properties xmlns="http://schemas.openxmlformats.org/officeDocument/2006/extended-properties" xmlns:vt="http://schemas.openxmlformats.org/officeDocument/2006/docPropsVTypes">
  <Template>TGD007 3rd Edition March 2011</Template>
  <TotalTime>0</TotalTime>
  <Pages>4</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14036</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Suzanne Murphy (Buildings and Property Department)</cp:lastModifiedBy>
  <cp:revision>3</cp:revision>
  <cp:lastPrinted>2011-03-31T13:36:00Z</cp:lastPrinted>
  <dcterms:created xsi:type="dcterms:W3CDTF">2026-05-06T14:25:00Z</dcterms:created>
  <dcterms:modified xsi:type="dcterms:W3CDTF">2026-06-18T14:29:00Z</dcterms:modified>
</cp:coreProperties>
</file>